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7D" w:rsidRDefault="00B71C7D" w:rsidP="00462025">
      <w:pPr>
        <w:jc w:val="center"/>
        <w:rPr>
          <w:b/>
          <w:sz w:val="20"/>
          <w:szCs w:val="20"/>
        </w:rPr>
      </w:pPr>
    </w:p>
    <w:p w:rsidR="00B71C7D" w:rsidRPr="00F872CF" w:rsidRDefault="00B71C7D" w:rsidP="00E35C2E">
      <w:pPr>
        <w:jc w:val="center"/>
        <w:rPr>
          <w:b/>
        </w:rPr>
      </w:pPr>
      <w:r w:rsidRPr="00F872CF">
        <w:rPr>
          <w:b/>
        </w:rPr>
        <w:t>Состав педагогических работников клуба «Чердак» на 01.01.202</w:t>
      </w:r>
      <w:r>
        <w:rPr>
          <w:b/>
        </w:rPr>
        <w:t>1</w:t>
      </w:r>
      <w:r w:rsidRPr="00F872CF">
        <w:rPr>
          <w:b/>
        </w:rPr>
        <w:t xml:space="preserve"> г.</w:t>
      </w:r>
    </w:p>
    <w:p w:rsidR="00B71C7D" w:rsidRPr="00263BFC" w:rsidRDefault="00B71C7D" w:rsidP="00462025">
      <w:pPr>
        <w:jc w:val="center"/>
        <w:rPr>
          <w:b/>
          <w:sz w:val="20"/>
          <w:szCs w:val="20"/>
        </w:rPr>
      </w:pPr>
    </w:p>
    <w:tbl>
      <w:tblPr>
        <w:tblW w:w="1644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559"/>
        <w:gridCol w:w="1701"/>
        <w:gridCol w:w="2212"/>
        <w:gridCol w:w="1982"/>
        <w:gridCol w:w="1193"/>
        <w:gridCol w:w="1701"/>
        <w:gridCol w:w="1608"/>
        <w:gridCol w:w="2361"/>
        <w:gridCol w:w="1599"/>
      </w:tblGrid>
      <w:tr w:rsidR="00B71C7D" w:rsidRPr="00840450" w:rsidTr="006D5D4F">
        <w:trPr>
          <w:trHeight w:val="876"/>
        </w:trPr>
        <w:tc>
          <w:tcPr>
            <w:tcW w:w="524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 xml:space="preserve">Фамилия </w:t>
            </w:r>
          </w:p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701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212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Специальность</w:t>
            </w:r>
            <w:r>
              <w:rPr>
                <w:b/>
                <w:sz w:val="20"/>
                <w:szCs w:val="20"/>
              </w:rPr>
              <w:t>/ квалификация</w:t>
            </w:r>
            <w:r w:rsidRPr="00840450">
              <w:rPr>
                <w:b/>
                <w:sz w:val="20"/>
                <w:szCs w:val="20"/>
              </w:rPr>
              <w:t xml:space="preserve"> по диплому</w:t>
            </w:r>
          </w:p>
        </w:tc>
        <w:tc>
          <w:tcPr>
            <w:tcW w:w="4502" w:type="dxa"/>
            <w:gridSpan w:val="3"/>
          </w:tcPr>
          <w:p w:rsidR="00B71C7D" w:rsidRPr="00840450" w:rsidRDefault="00B71C7D" w:rsidP="001D066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840450">
              <w:rPr>
                <w:b/>
                <w:sz w:val="20"/>
                <w:szCs w:val="20"/>
              </w:rPr>
              <w:t xml:space="preserve">таж работы в </w:t>
            </w:r>
            <w:r>
              <w:rPr>
                <w:b/>
                <w:sz w:val="20"/>
                <w:szCs w:val="20"/>
              </w:rPr>
              <w:t>учреждении/</w:t>
            </w:r>
            <w:r w:rsidRPr="00840450">
              <w:rPr>
                <w:b/>
                <w:sz w:val="20"/>
                <w:szCs w:val="20"/>
              </w:rPr>
              <w:t>отрасли ГМП</w:t>
            </w:r>
          </w:p>
        </w:tc>
        <w:tc>
          <w:tcPr>
            <w:tcW w:w="2361" w:type="dxa"/>
            <w:vMerge w:val="restart"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курсов квалификации (</w:t>
            </w:r>
            <w:r>
              <w:rPr>
                <w:b/>
                <w:sz w:val="20"/>
                <w:szCs w:val="20"/>
              </w:rPr>
              <w:t>дата</w:t>
            </w:r>
            <w:r w:rsidRPr="00840450">
              <w:rPr>
                <w:b/>
                <w:sz w:val="20"/>
                <w:szCs w:val="20"/>
              </w:rPr>
              <w:t xml:space="preserve"> прохождения, </w:t>
            </w:r>
            <w:r>
              <w:rPr>
                <w:b/>
                <w:sz w:val="20"/>
                <w:szCs w:val="20"/>
              </w:rPr>
              <w:t>программа</w:t>
            </w:r>
            <w:r w:rsidRPr="00840450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99" w:type="dxa"/>
            <w:vMerge w:val="restart"/>
          </w:tcPr>
          <w:p w:rsidR="00B71C7D" w:rsidRDefault="00B71C7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2016-2020г.</w:t>
            </w:r>
          </w:p>
        </w:tc>
      </w:tr>
      <w:tr w:rsidR="00B71C7D" w:rsidRPr="00840450" w:rsidTr="00073FC9">
        <w:trPr>
          <w:trHeight w:val="343"/>
        </w:trPr>
        <w:tc>
          <w:tcPr>
            <w:tcW w:w="524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:rsidR="00B71C7D" w:rsidRDefault="00B71C7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701" w:type="dxa"/>
          </w:tcPr>
          <w:p w:rsidR="00B71C7D" w:rsidRDefault="00B71C7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608" w:type="dxa"/>
          </w:tcPr>
          <w:p w:rsidR="00B71C7D" w:rsidRDefault="00B71C7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361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B71C7D" w:rsidRPr="00840450" w:rsidRDefault="00B71C7D" w:rsidP="001E3E09">
            <w:pPr>
              <w:rPr>
                <w:b/>
                <w:sz w:val="20"/>
                <w:szCs w:val="20"/>
              </w:rPr>
            </w:pPr>
          </w:p>
        </w:tc>
      </w:tr>
      <w:tr w:rsidR="00B71C7D" w:rsidRPr="00F87295" w:rsidTr="009658F7">
        <w:tc>
          <w:tcPr>
            <w:tcW w:w="524" w:type="dxa"/>
          </w:tcPr>
          <w:p w:rsidR="00B71C7D" w:rsidRPr="00334F34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Нуруллаев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Вургун Закирович оглы</w:t>
            </w: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обособленного структурного подразделения</w:t>
            </w:r>
          </w:p>
        </w:tc>
        <w:tc>
          <w:tcPr>
            <w:tcW w:w="2212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профессиональное.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ФГБОУВПО «УдГУ», 2015г.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EC5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ФГБОУВО «ИжГСХА, 2021г.</w:t>
            </w:r>
          </w:p>
          <w:p w:rsidR="00B71C7D" w:rsidRPr="00624FC7" w:rsidRDefault="00B71C7D" w:rsidP="00EC5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</w:tc>
        <w:tc>
          <w:tcPr>
            <w:tcW w:w="1982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Юриспруденция. Юрист.</w:t>
            </w:r>
          </w:p>
          <w:p w:rsidR="00B71C7D" w:rsidRPr="00EC5DDA" w:rsidRDefault="00B71C7D" w:rsidP="00EC5DDA">
            <w:pPr>
              <w:rPr>
                <w:sz w:val="20"/>
                <w:szCs w:val="20"/>
              </w:rPr>
            </w:pPr>
          </w:p>
          <w:p w:rsidR="00B71C7D" w:rsidRPr="00EC5DDA" w:rsidRDefault="00B71C7D" w:rsidP="00EC5DDA">
            <w:pPr>
              <w:rPr>
                <w:sz w:val="20"/>
                <w:szCs w:val="20"/>
              </w:rPr>
            </w:pPr>
          </w:p>
          <w:p w:rsidR="00B71C7D" w:rsidRDefault="00B71C7D" w:rsidP="00EC5DDA">
            <w:pPr>
              <w:rPr>
                <w:sz w:val="20"/>
                <w:szCs w:val="20"/>
              </w:rPr>
            </w:pPr>
          </w:p>
          <w:p w:rsidR="00B71C7D" w:rsidRPr="00EC5DDA" w:rsidRDefault="00B71C7D" w:rsidP="00EC5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1193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1C7D" w:rsidRPr="00624FC7" w:rsidRDefault="00B71C7D" w:rsidP="00601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B71C7D" w:rsidRPr="00624FC7" w:rsidRDefault="00B71C7D" w:rsidP="00601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B71C7D" w:rsidRPr="001175B6" w:rsidRDefault="00B71C7D" w:rsidP="00117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Семенов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212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БПОУ УР Ижевский индустриальный техникум имени Е.Ф. Драгунова, 2017г.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ФГБОУВО «ИжГСХА, 2021г.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</w:tc>
        <w:tc>
          <w:tcPr>
            <w:tcW w:w="1982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Автоматизация технологических процессов и производств. Техник.</w:t>
            </w:r>
          </w:p>
          <w:p w:rsidR="00B71C7D" w:rsidRPr="00EC5DDA" w:rsidRDefault="00B71C7D" w:rsidP="00EC5DDA">
            <w:pPr>
              <w:rPr>
                <w:sz w:val="20"/>
                <w:szCs w:val="20"/>
              </w:rPr>
            </w:pPr>
          </w:p>
          <w:p w:rsidR="00B71C7D" w:rsidRDefault="00B71C7D" w:rsidP="00EC5DDA">
            <w:pPr>
              <w:rPr>
                <w:sz w:val="20"/>
                <w:szCs w:val="20"/>
              </w:rPr>
            </w:pPr>
          </w:p>
          <w:p w:rsidR="00B71C7D" w:rsidRPr="00EC5DDA" w:rsidRDefault="00B71C7D" w:rsidP="00EC5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1193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мес.</w:t>
            </w:r>
          </w:p>
        </w:tc>
        <w:tc>
          <w:tcPr>
            <w:tcW w:w="1701" w:type="dxa"/>
          </w:tcPr>
          <w:p w:rsidR="00B71C7D" w:rsidRDefault="00B71C7D" w:rsidP="00F872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B71C7D" w:rsidRPr="001175B6" w:rsidRDefault="00B71C7D" w:rsidP="00117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Pr="00334F34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Катаева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Галина Аркадьевна</w:t>
            </w:r>
          </w:p>
        </w:tc>
        <w:tc>
          <w:tcPr>
            <w:tcW w:w="1701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212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Глазовский государственный институт им. В.Г. Короленко, 1986</w:t>
            </w:r>
            <w:r>
              <w:rPr>
                <w:sz w:val="20"/>
                <w:szCs w:val="20"/>
              </w:rPr>
              <w:t>г.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АНО ДПО «ВГАППССС»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Профессиональная переподг</w:t>
            </w:r>
            <w:r>
              <w:rPr>
                <w:sz w:val="20"/>
                <w:szCs w:val="20"/>
              </w:rPr>
              <w:t>о</w:t>
            </w:r>
            <w:r w:rsidRPr="00624FC7">
              <w:rPr>
                <w:sz w:val="20"/>
                <w:szCs w:val="20"/>
              </w:rPr>
              <w:t>товка, 2017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982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Русский язык и литература</w:t>
            </w:r>
            <w:r>
              <w:rPr>
                <w:sz w:val="20"/>
                <w:szCs w:val="20"/>
              </w:rPr>
              <w:t>. Учитель русского языка и литературы.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Коррекционно-развивающее обу</w:t>
            </w:r>
            <w:r w:rsidRPr="00624FC7">
              <w:rPr>
                <w:sz w:val="20"/>
                <w:szCs w:val="20"/>
              </w:rPr>
              <w:t>чения и воспитания детей с нарушениями речи</w:t>
            </w:r>
          </w:p>
        </w:tc>
        <w:tc>
          <w:tcPr>
            <w:tcW w:w="1193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года </w:t>
            </w:r>
            <w:r w:rsidRPr="00624FC7">
              <w:rPr>
                <w:sz w:val="20"/>
                <w:szCs w:val="20"/>
              </w:rPr>
              <w:t>2 мес.</w:t>
            </w:r>
          </w:p>
        </w:tc>
        <w:tc>
          <w:tcPr>
            <w:tcW w:w="1701" w:type="dxa"/>
          </w:tcPr>
          <w:p w:rsidR="00B71C7D" w:rsidRPr="00F872CF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72CF">
              <w:rPr>
                <w:sz w:val="20"/>
                <w:szCs w:val="20"/>
              </w:rPr>
              <w:t xml:space="preserve"> лет 7 мес.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-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B71C7D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19.01.2021</w:t>
            </w:r>
          </w:p>
          <w:p w:rsidR="00B71C7D" w:rsidRDefault="00B71C7D" w:rsidP="00DF1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риторика как эффективный инструмент учебно-воспитательной деятельности, осуществляющейся в условиях реализации ФГОС нового поколения, 12ч.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24.11.-25.11.2016</w:t>
            </w:r>
          </w:p>
          <w:p w:rsidR="00B71C7D" w:rsidRPr="00624FC7" w:rsidRDefault="00B71C7D" w:rsidP="00DF1A89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«Профилактика проявлений экстремизма  на национальной почве: опыт и методы работы», 16</w:t>
            </w:r>
            <w:r>
              <w:rPr>
                <w:sz w:val="20"/>
                <w:szCs w:val="20"/>
              </w:rPr>
              <w:t xml:space="preserve"> </w:t>
            </w:r>
            <w:r w:rsidRPr="00624FC7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асов.</w:t>
            </w:r>
          </w:p>
        </w:tc>
        <w:tc>
          <w:tcPr>
            <w:tcW w:w="1599" w:type="dxa"/>
          </w:tcPr>
          <w:p w:rsidR="00B71C7D" w:rsidRPr="001175B6" w:rsidRDefault="00B71C7D" w:rsidP="00DF1A89">
            <w:pPr>
              <w:rPr>
                <w:sz w:val="20"/>
                <w:szCs w:val="20"/>
              </w:rPr>
            </w:pPr>
            <w:r w:rsidRPr="001175B6">
              <w:rPr>
                <w:sz w:val="20"/>
                <w:szCs w:val="20"/>
              </w:rPr>
              <w:t>-</w:t>
            </w:r>
          </w:p>
        </w:tc>
      </w:tr>
      <w:tr w:rsidR="00B71C7D" w:rsidRPr="00F87295" w:rsidTr="009658F7">
        <w:trPr>
          <w:trHeight w:val="458"/>
        </w:trPr>
        <w:tc>
          <w:tcPr>
            <w:tcW w:w="524" w:type="dxa"/>
            <w:vMerge w:val="restart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Шумакова Ольга Анатольевна</w:t>
            </w: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2212" w:type="dxa"/>
            <w:vMerge w:val="restart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Глазовский государственный педагогический институт им. В.Г.Короленко, 1991г.</w:t>
            </w:r>
          </w:p>
        </w:tc>
        <w:tc>
          <w:tcPr>
            <w:tcW w:w="1982" w:type="dxa"/>
            <w:vMerge w:val="restart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Музыка. Учитель музыки</w:t>
            </w:r>
          </w:p>
        </w:tc>
        <w:tc>
          <w:tcPr>
            <w:tcW w:w="1193" w:type="dxa"/>
            <w:vMerge w:val="restart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 11 мес.</w:t>
            </w:r>
          </w:p>
        </w:tc>
        <w:tc>
          <w:tcPr>
            <w:tcW w:w="1701" w:type="dxa"/>
            <w:vMerge w:val="restart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  <w:vMerge w:val="restart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  <w:vMerge w:val="restart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06.01.2021 сертификат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Добровольческое движение в школе. Мотивация, наставничество и кураторство…</w:t>
            </w:r>
          </w:p>
        </w:tc>
        <w:tc>
          <w:tcPr>
            <w:tcW w:w="1599" w:type="dxa"/>
            <w:vMerge w:val="restart"/>
          </w:tcPr>
          <w:p w:rsidR="00B71C7D" w:rsidRPr="001175B6" w:rsidRDefault="00B71C7D" w:rsidP="001175B6">
            <w:pPr>
              <w:rPr>
                <w:sz w:val="20"/>
                <w:szCs w:val="20"/>
              </w:rPr>
            </w:pPr>
            <w:r w:rsidRPr="001175B6">
              <w:rPr>
                <w:sz w:val="20"/>
                <w:szCs w:val="20"/>
              </w:rPr>
              <w:t>-</w:t>
            </w:r>
          </w:p>
        </w:tc>
      </w:tr>
      <w:tr w:rsidR="00B71C7D" w:rsidRPr="00F87295" w:rsidTr="009658F7">
        <w:trPr>
          <w:trHeight w:val="457"/>
        </w:trPr>
        <w:tc>
          <w:tcPr>
            <w:tcW w:w="524" w:type="dxa"/>
            <w:vMerge/>
          </w:tcPr>
          <w:p w:rsidR="00B71C7D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71C7D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212" w:type="dxa"/>
            <w:vMerge/>
          </w:tcPr>
          <w:p w:rsidR="00B71C7D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:rsidR="00B71C7D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1C7D" w:rsidRPr="00624FC7" w:rsidRDefault="00B71C7D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  <w:vMerge/>
          </w:tcPr>
          <w:p w:rsidR="00B71C7D" w:rsidRPr="00624FC7" w:rsidRDefault="00B71C7D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  <w:vMerge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B71C7D" w:rsidRPr="001175B6" w:rsidRDefault="00B71C7D" w:rsidP="001175B6">
            <w:pPr>
              <w:rPr>
                <w:sz w:val="20"/>
                <w:szCs w:val="20"/>
              </w:rPr>
            </w:pPr>
          </w:p>
        </w:tc>
      </w:tr>
      <w:tr w:rsidR="00B71C7D" w:rsidRPr="00F87295" w:rsidTr="009658F7">
        <w:tc>
          <w:tcPr>
            <w:tcW w:w="524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Кремлева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212" w:type="dxa"/>
          </w:tcPr>
          <w:p w:rsidR="00B71C7D" w:rsidRPr="009658F7" w:rsidRDefault="00B71C7D" w:rsidP="009658F7">
            <w:pPr>
              <w:rPr>
                <w:sz w:val="20"/>
                <w:szCs w:val="20"/>
              </w:rPr>
            </w:pPr>
            <w:r w:rsidRPr="009658F7">
              <w:rPr>
                <w:sz w:val="20"/>
                <w:szCs w:val="20"/>
              </w:rPr>
              <w:t>Среднее (полное)</w:t>
            </w:r>
          </w:p>
          <w:p w:rsidR="00B71C7D" w:rsidRPr="00624FC7" w:rsidRDefault="00B71C7D" w:rsidP="009658F7">
            <w:pPr>
              <w:rPr>
                <w:sz w:val="20"/>
                <w:szCs w:val="20"/>
              </w:rPr>
            </w:pPr>
            <w:r w:rsidRPr="009658F7">
              <w:rPr>
                <w:sz w:val="20"/>
                <w:szCs w:val="20"/>
              </w:rPr>
              <w:t>общее</w:t>
            </w:r>
          </w:p>
        </w:tc>
        <w:tc>
          <w:tcPr>
            <w:tcW w:w="1982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3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1год 11 мес.</w:t>
            </w:r>
          </w:p>
        </w:tc>
        <w:tc>
          <w:tcPr>
            <w:tcW w:w="1701" w:type="dxa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26.10.2020-28.10.2020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методов и содержания дополнительного образования в современных условиях.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13.03.2017-17.03.2017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Социально-педагогические технологии и программы работы с детьми «группы риска»</w:t>
            </w:r>
          </w:p>
        </w:tc>
        <w:tc>
          <w:tcPr>
            <w:tcW w:w="1599" w:type="dxa"/>
          </w:tcPr>
          <w:p w:rsidR="00B71C7D" w:rsidRDefault="00B71C7D" w:rsidP="00117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13.02.2020г</w:t>
            </w:r>
          </w:p>
          <w:p w:rsidR="00B71C7D" w:rsidRPr="001175B6" w:rsidRDefault="00B71C7D" w:rsidP="00117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 занимаемой должности педагога дополнительного образования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Урматских 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Диана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Эдуардовна</w:t>
            </w:r>
          </w:p>
        </w:tc>
        <w:tc>
          <w:tcPr>
            <w:tcW w:w="1701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212" w:type="dxa"/>
          </w:tcPr>
          <w:p w:rsidR="00B71C7D" w:rsidRDefault="00B71C7D" w:rsidP="00965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профессиональное.</w:t>
            </w:r>
          </w:p>
          <w:p w:rsidR="00B71C7D" w:rsidRDefault="00B71C7D" w:rsidP="00965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БПОУ УР УРСПК, 2020г.</w:t>
            </w:r>
          </w:p>
          <w:p w:rsidR="00B71C7D" w:rsidRDefault="00B71C7D" w:rsidP="009658F7">
            <w:pPr>
              <w:rPr>
                <w:sz w:val="20"/>
                <w:szCs w:val="20"/>
              </w:rPr>
            </w:pPr>
          </w:p>
          <w:p w:rsidR="00B71C7D" w:rsidRDefault="00B71C7D" w:rsidP="009658F7">
            <w:pPr>
              <w:rPr>
                <w:sz w:val="20"/>
                <w:szCs w:val="20"/>
              </w:rPr>
            </w:pPr>
          </w:p>
          <w:p w:rsidR="00B71C7D" w:rsidRDefault="00B71C7D" w:rsidP="00965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ДПО «ВГАППССС», 2020г.</w:t>
            </w:r>
          </w:p>
          <w:p w:rsidR="00B71C7D" w:rsidRPr="009658F7" w:rsidRDefault="00B71C7D" w:rsidP="00965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</w:tc>
        <w:tc>
          <w:tcPr>
            <w:tcW w:w="1982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образование. Воспитатель детей дошкольного возраста.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 дополнительного образования в области хореографии.</w:t>
            </w:r>
          </w:p>
        </w:tc>
        <w:tc>
          <w:tcPr>
            <w:tcW w:w="1193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мес.</w:t>
            </w:r>
          </w:p>
        </w:tc>
        <w:tc>
          <w:tcPr>
            <w:tcW w:w="1701" w:type="dxa"/>
          </w:tcPr>
          <w:p w:rsidR="00B71C7D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B71C7D" w:rsidRDefault="00B7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B71C7D" w:rsidRDefault="00B71C7D" w:rsidP="00117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 xml:space="preserve">Степанова 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 xml:space="preserve">Елена 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Юрьевна</w:t>
            </w:r>
          </w:p>
        </w:tc>
        <w:tc>
          <w:tcPr>
            <w:tcW w:w="1701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Социальный педагог</w:t>
            </w:r>
          </w:p>
        </w:tc>
        <w:tc>
          <w:tcPr>
            <w:tcW w:w="2212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Высшее профессиональное.</w:t>
            </w:r>
          </w:p>
          <w:p w:rsidR="00B71C7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 xml:space="preserve">«Глазовский государственный педагогический институт им. В.Г.Короленко»,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1042D">
                <w:rPr>
                  <w:sz w:val="20"/>
                  <w:szCs w:val="20"/>
                </w:rPr>
                <w:t>1992 г</w:t>
              </w:r>
            </w:smartTag>
            <w:r w:rsidRPr="0021042D">
              <w:rPr>
                <w:sz w:val="20"/>
                <w:szCs w:val="20"/>
              </w:rPr>
              <w:t>.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Педагогика и психология (дошкольная).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-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21042D">
              <w:rPr>
                <w:sz w:val="20"/>
                <w:szCs w:val="20"/>
              </w:rPr>
              <w:t xml:space="preserve"> лет 3 мес.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1" w:type="dxa"/>
          </w:tcPr>
          <w:p w:rsidR="00B71C7D" w:rsidRDefault="00B71C7D" w:rsidP="003F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11.01.2021 сертификат</w:t>
            </w:r>
          </w:p>
          <w:p w:rsidR="00B71C7D" w:rsidRPr="0021042D" w:rsidRDefault="00B71C7D" w:rsidP="003F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методики преподавания учебного предмета «Технология» в условиях реализации ФГОС</w:t>
            </w:r>
          </w:p>
        </w:tc>
        <w:tc>
          <w:tcPr>
            <w:tcW w:w="1599" w:type="dxa"/>
          </w:tcPr>
          <w:p w:rsidR="00B71C7D" w:rsidRPr="0021042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30.03.2017 г.</w:t>
            </w:r>
          </w:p>
          <w:p w:rsidR="00B71C7D" w:rsidRDefault="00B71C7D" w:rsidP="006D45D6">
            <w:pPr>
              <w:rPr>
                <w:sz w:val="20"/>
                <w:szCs w:val="20"/>
              </w:rPr>
            </w:pPr>
            <w:r w:rsidRPr="0021042D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сшая квалификационная категория</w:t>
            </w:r>
          </w:p>
          <w:p w:rsidR="00B71C7D" w:rsidRPr="0021042D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/социальный педагог.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B71C7D" w:rsidRPr="00334F34" w:rsidRDefault="00B71C7D" w:rsidP="006D45D6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Ерёмин Сергей Геннадьевич</w:t>
            </w:r>
          </w:p>
        </w:tc>
        <w:tc>
          <w:tcPr>
            <w:tcW w:w="1701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212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Среднее профессиональное.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 xml:space="preserve"> «Казанское музыкальное училище им. Верховного Совета ТАССР, 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845AEB">
                <w:rPr>
                  <w:sz w:val="20"/>
                  <w:szCs w:val="20"/>
                </w:rPr>
                <w:t>1983 г</w:t>
              </w:r>
            </w:smartTag>
            <w:r w:rsidRPr="00845AEB"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Народные инструменты (гитара).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  <w:shd w:val="clear" w:color="auto" w:fill="FFFFFF"/>
              </w:rPr>
              <w:t>Руководитель самодеятельного оркестра народных инструментов, преподаватель музыкальной школы по классу гитары</w:t>
            </w:r>
          </w:p>
        </w:tc>
        <w:tc>
          <w:tcPr>
            <w:tcW w:w="1193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45AEB">
              <w:rPr>
                <w:sz w:val="20"/>
                <w:szCs w:val="20"/>
              </w:rPr>
              <w:t xml:space="preserve"> лет 3 мес.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-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B71C7D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21.09.2020-23.09.2020</w:t>
            </w:r>
          </w:p>
          <w:p w:rsidR="00B71C7D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дополнительных общеобразовательных общеразвивающих программ как инструмент развития современных компетенций учащихся, 24ч.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03.06.2016-04.06.2016г.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r w:rsidRPr="00845AEB">
              <w:rPr>
                <w:sz w:val="20"/>
                <w:szCs w:val="20"/>
              </w:rPr>
              <w:t>Учебно-методическая деятельность преподавателя в условиях введения профессионального стандарта педагога, 16 часов.</w:t>
            </w:r>
          </w:p>
        </w:tc>
        <w:tc>
          <w:tcPr>
            <w:tcW w:w="1599" w:type="dxa"/>
          </w:tcPr>
          <w:p w:rsidR="00B71C7D" w:rsidRPr="00845AEB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29.03.2019</w:t>
            </w:r>
            <w:r w:rsidRPr="00845AEB">
              <w:rPr>
                <w:sz w:val="20"/>
                <w:szCs w:val="20"/>
              </w:rPr>
              <w:t xml:space="preserve"> г.</w:t>
            </w:r>
          </w:p>
          <w:p w:rsidR="00B71C7D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</w:t>
            </w:r>
          </w:p>
          <w:p w:rsidR="00B71C7D" w:rsidRPr="00845AEB" w:rsidRDefault="00B71C7D" w:rsidP="006D45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</w:t>
            </w:r>
            <w:r w:rsidRPr="00845AEB">
              <w:rPr>
                <w:sz w:val="20"/>
                <w:szCs w:val="20"/>
              </w:rPr>
              <w:t>ная категория</w:t>
            </w:r>
            <w:r>
              <w:rPr>
                <w:sz w:val="20"/>
                <w:szCs w:val="20"/>
              </w:rPr>
              <w:t>/ педагог дополнительного образования.</w:t>
            </w:r>
          </w:p>
        </w:tc>
      </w:tr>
      <w:tr w:rsidR="00B71C7D" w:rsidRPr="00F87295" w:rsidTr="009658F7">
        <w:tc>
          <w:tcPr>
            <w:tcW w:w="524" w:type="dxa"/>
          </w:tcPr>
          <w:p w:rsidR="00B71C7D" w:rsidRPr="00334F34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Гереева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Екатерина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Владимировна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</w:p>
          <w:p w:rsidR="00B71C7D" w:rsidRPr="00F872CF" w:rsidRDefault="00B71C7D" w:rsidP="003073CF">
            <w:pPr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212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Среднее профессиональное.</w:t>
            </w: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ФГБОУ ВПО «ИжГТУ им. М.Т. Калашникова», 2012</w:t>
            </w:r>
            <w:r>
              <w:rPr>
                <w:sz w:val="20"/>
                <w:szCs w:val="20"/>
              </w:rPr>
              <w:t>г.</w:t>
            </w:r>
          </w:p>
          <w:p w:rsidR="00B71C7D" w:rsidRDefault="00B71C7D" w:rsidP="00BC2DA9">
            <w:pPr>
              <w:rPr>
                <w:sz w:val="20"/>
                <w:szCs w:val="20"/>
              </w:rPr>
            </w:pPr>
          </w:p>
          <w:p w:rsidR="00B71C7D" w:rsidRDefault="00B71C7D" w:rsidP="00BC2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переподготовка,</w:t>
            </w:r>
          </w:p>
          <w:p w:rsidR="00B71C7D" w:rsidRDefault="00B71C7D" w:rsidP="00BC2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ДПО «Межригеональная Академия строительного и промышленного комплекса», 2020г.</w:t>
            </w:r>
          </w:p>
          <w:p w:rsidR="00B71C7D" w:rsidRPr="00624FC7" w:rsidRDefault="00B71C7D" w:rsidP="00BC2DA9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Дизайн.</w:t>
            </w:r>
            <w:r>
              <w:rPr>
                <w:sz w:val="20"/>
                <w:szCs w:val="20"/>
              </w:rPr>
              <w:t xml:space="preserve"> Дизайнер.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Педагогика и методика профессионального обучения и дополнительного образования.</w:t>
            </w:r>
          </w:p>
          <w:p w:rsidR="00B71C7D" w:rsidRDefault="00B71C7D" w:rsidP="003073CF">
            <w:pPr>
              <w:rPr>
                <w:sz w:val="20"/>
                <w:szCs w:val="20"/>
              </w:rPr>
            </w:pPr>
          </w:p>
          <w:p w:rsidR="00B71C7D" w:rsidRPr="00624FC7" w:rsidRDefault="00B71C7D" w:rsidP="003073CF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</w:tcPr>
          <w:p w:rsidR="00B71C7D" w:rsidRPr="00624FC7" w:rsidRDefault="00B71C7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71C7D" w:rsidRDefault="00B71C7D" w:rsidP="00BC2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24F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лет</w:t>
            </w:r>
            <w:r w:rsidRPr="00624FC7">
              <w:rPr>
                <w:sz w:val="20"/>
                <w:szCs w:val="20"/>
              </w:rPr>
              <w:t xml:space="preserve"> 4 мес.</w:t>
            </w:r>
            <w:r>
              <w:rPr>
                <w:sz w:val="20"/>
                <w:szCs w:val="20"/>
              </w:rPr>
              <w:t>/</w:t>
            </w:r>
          </w:p>
          <w:p w:rsidR="00B71C7D" w:rsidRPr="00624FC7" w:rsidRDefault="00B71C7D" w:rsidP="00BC2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24FC7">
              <w:rPr>
                <w:sz w:val="20"/>
                <w:szCs w:val="20"/>
              </w:rPr>
              <w:t xml:space="preserve"> лет 1 мес.</w:t>
            </w:r>
          </w:p>
          <w:p w:rsidR="00B71C7D" w:rsidRPr="00624FC7" w:rsidRDefault="00B71C7D">
            <w:pPr>
              <w:rPr>
                <w:sz w:val="20"/>
                <w:szCs w:val="20"/>
              </w:rPr>
            </w:pPr>
          </w:p>
          <w:p w:rsidR="00B71C7D" w:rsidRPr="00624FC7" w:rsidRDefault="00B71C7D" w:rsidP="006013B3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B71C7D" w:rsidRPr="00624FC7" w:rsidRDefault="00B71C7D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-</w:t>
            </w:r>
          </w:p>
          <w:p w:rsidR="00B71C7D" w:rsidRPr="00624FC7" w:rsidRDefault="00B71C7D">
            <w:pPr>
              <w:rPr>
                <w:sz w:val="20"/>
                <w:szCs w:val="20"/>
              </w:rPr>
            </w:pPr>
          </w:p>
          <w:p w:rsidR="00B71C7D" w:rsidRPr="00624FC7" w:rsidRDefault="00B71C7D">
            <w:pPr>
              <w:rPr>
                <w:sz w:val="20"/>
                <w:szCs w:val="20"/>
              </w:rPr>
            </w:pPr>
          </w:p>
          <w:p w:rsidR="00B71C7D" w:rsidRPr="00624FC7" w:rsidRDefault="00B71C7D" w:rsidP="006013B3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B71C7D" w:rsidRPr="00624FC7" w:rsidRDefault="00B71C7D" w:rsidP="00E34593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B71C7D" w:rsidRPr="001175B6" w:rsidRDefault="00B71C7D" w:rsidP="001175B6">
            <w:pPr>
              <w:rPr>
                <w:sz w:val="20"/>
                <w:szCs w:val="20"/>
              </w:rPr>
            </w:pPr>
            <w:r w:rsidRPr="001175B6">
              <w:rPr>
                <w:sz w:val="20"/>
                <w:szCs w:val="20"/>
              </w:rPr>
              <w:t>-</w:t>
            </w:r>
          </w:p>
        </w:tc>
      </w:tr>
    </w:tbl>
    <w:p w:rsidR="00B71C7D" w:rsidRPr="00F87295" w:rsidRDefault="00B71C7D" w:rsidP="001377A5">
      <w:pPr>
        <w:rPr>
          <w:color w:val="FF0000"/>
          <w:sz w:val="20"/>
          <w:szCs w:val="20"/>
        </w:rPr>
      </w:pPr>
    </w:p>
    <w:sectPr w:rsidR="00B71C7D" w:rsidRPr="00F87295" w:rsidSect="006C534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25"/>
    <w:rsid w:val="000012E7"/>
    <w:rsid w:val="000244A9"/>
    <w:rsid w:val="00040D0E"/>
    <w:rsid w:val="00042860"/>
    <w:rsid w:val="00061EFF"/>
    <w:rsid w:val="00065E87"/>
    <w:rsid w:val="000704C3"/>
    <w:rsid w:val="00071087"/>
    <w:rsid w:val="00073FC9"/>
    <w:rsid w:val="000941D7"/>
    <w:rsid w:val="000C6A25"/>
    <w:rsid w:val="000E3050"/>
    <w:rsid w:val="000F78DF"/>
    <w:rsid w:val="001117E3"/>
    <w:rsid w:val="001175B6"/>
    <w:rsid w:val="001210FD"/>
    <w:rsid w:val="0012784E"/>
    <w:rsid w:val="001377A5"/>
    <w:rsid w:val="00193CF7"/>
    <w:rsid w:val="001A0930"/>
    <w:rsid w:val="001A1542"/>
    <w:rsid w:val="001A7C9C"/>
    <w:rsid w:val="001B2721"/>
    <w:rsid w:val="001B4380"/>
    <w:rsid w:val="001C040E"/>
    <w:rsid w:val="001C2386"/>
    <w:rsid w:val="001C2F65"/>
    <w:rsid w:val="001D0663"/>
    <w:rsid w:val="001E3E09"/>
    <w:rsid w:val="001F5283"/>
    <w:rsid w:val="0021042D"/>
    <w:rsid w:val="0021468F"/>
    <w:rsid w:val="00234089"/>
    <w:rsid w:val="00245512"/>
    <w:rsid w:val="00263BFC"/>
    <w:rsid w:val="0028043B"/>
    <w:rsid w:val="00297D40"/>
    <w:rsid w:val="002C2F02"/>
    <w:rsid w:val="003073CF"/>
    <w:rsid w:val="0031037E"/>
    <w:rsid w:val="00334F34"/>
    <w:rsid w:val="00363B53"/>
    <w:rsid w:val="003822DA"/>
    <w:rsid w:val="00387420"/>
    <w:rsid w:val="00392BE9"/>
    <w:rsid w:val="003A1673"/>
    <w:rsid w:val="003C59F2"/>
    <w:rsid w:val="003E5271"/>
    <w:rsid w:val="003F13FF"/>
    <w:rsid w:val="003F1BD8"/>
    <w:rsid w:val="00405088"/>
    <w:rsid w:val="0040669F"/>
    <w:rsid w:val="0044195A"/>
    <w:rsid w:val="00453E66"/>
    <w:rsid w:val="00462025"/>
    <w:rsid w:val="00464A53"/>
    <w:rsid w:val="00496677"/>
    <w:rsid w:val="004A56AC"/>
    <w:rsid w:val="004D69BF"/>
    <w:rsid w:val="004E42AD"/>
    <w:rsid w:val="00510150"/>
    <w:rsid w:val="00511BE0"/>
    <w:rsid w:val="00522879"/>
    <w:rsid w:val="00570B5C"/>
    <w:rsid w:val="0057557D"/>
    <w:rsid w:val="00595E15"/>
    <w:rsid w:val="005B3280"/>
    <w:rsid w:val="005B5C02"/>
    <w:rsid w:val="005D614D"/>
    <w:rsid w:val="006013B3"/>
    <w:rsid w:val="00605DF9"/>
    <w:rsid w:val="006219E8"/>
    <w:rsid w:val="00623941"/>
    <w:rsid w:val="00624FC7"/>
    <w:rsid w:val="00626070"/>
    <w:rsid w:val="006454A3"/>
    <w:rsid w:val="00660B37"/>
    <w:rsid w:val="00682A91"/>
    <w:rsid w:val="006907D3"/>
    <w:rsid w:val="0069279C"/>
    <w:rsid w:val="006B7665"/>
    <w:rsid w:val="006C534E"/>
    <w:rsid w:val="006D45D6"/>
    <w:rsid w:val="006D5D4F"/>
    <w:rsid w:val="00713E53"/>
    <w:rsid w:val="0072592D"/>
    <w:rsid w:val="007338EA"/>
    <w:rsid w:val="00761E10"/>
    <w:rsid w:val="007766D8"/>
    <w:rsid w:val="0078245F"/>
    <w:rsid w:val="0079467A"/>
    <w:rsid w:val="007B15F2"/>
    <w:rsid w:val="007C09FD"/>
    <w:rsid w:val="007C69C1"/>
    <w:rsid w:val="007D77D5"/>
    <w:rsid w:val="007E1EC1"/>
    <w:rsid w:val="007E4001"/>
    <w:rsid w:val="007E6D40"/>
    <w:rsid w:val="00805A22"/>
    <w:rsid w:val="00805E8E"/>
    <w:rsid w:val="00806CBE"/>
    <w:rsid w:val="0081228C"/>
    <w:rsid w:val="00837A7D"/>
    <w:rsid w:val="00837C60"/>
    <w:rsid w:val="00840450"/>
    <w:rsid w:val="00845AEB"/>
    <w:rsid w:val="00851C4F"/>
    <w:rsid w:val="00853724"/>
    <w:rsid w:val="008B2FBD"/>
    <w:rsid w:val="008B6839"/>
    <w:rsid w:val="00907050"/>
    <w:rsid w:val="0092161E"/>
    <w:rsid w:val="00940273"/>
    <w:rsid w:val="009658F7"/>
    <w:rsid w:val="00971D44"/>
    <w:rsid w:val="00987064"/>
    <w:rsid w:val="009A3C5B"/>
    <w:rsid w:val="009D0CB8"/>
    <w:rsid w:val="009D224A"/>
    <w:rsid w:val="009E4CB6"/>
    <w:rsid w:val="00A1202F"/>
    <w:rsid w:val="00A17CE9"/>
    <w:rsid w:val="00A20610"/>
    <w:rsid w:val="00A40B84"/>
    <w:rsid w:val="00A45012"/>
    <w:rsid w:val="00A51F25"/>
    <w:rsid w:val="00A6399A"/>
    <w:rsid w:val="00A63BA8"/>
    <w:rsid w:val="00A67C98"/>
    <w:rsid w:val="00AB246D"/>
    <w:rsid w:val="00AC3B4B"/>
    <w:rsid w:val="00AD0E36"/>
    <w:rsid w:val="00B03910"/>
    <w:rsid w:val="00B13ECE"/>
    <w:rsid w:val="00B423A1"/>
    <w:rsid w:val="00B47B2E"/>
    <w:rsid w:val="00B67AD9"/>
    <w:rsid w:val="00B71C7D"/>
    <w:rsid w:val="00B7574A"/>
    <w:rsid w:val="00B76535"/>
    <w:rsid w:val="00B951F5"/>
    <w:rsid w:val="00BA15C8"/>
    <w:rsid w:val="00BC2DA9"/>
    <w:rsid w:val="00BD54B9"/>
    <w:rsid w:val="00BE5955"/>
    <w:rsid w:val="00C05445"/>
    <w:rsid w:val="00C2099F"/>
    <w:rsid w:val="00C8345A"/>
    <w:rsid w:val="00C8368E"/>
    <w:rsid w:val="00C8402A"/>
    <w:rsid w:val="00C8677F"/>
    <w:rsid w:val="00CB19B5"/>
    <w:rsid w:val="00CB77DF"/>
    <w:rsid w:val="00CC16FF"/>
    <w:rsid w:val="00D044DE"/>
    <w:rsid w:val="00D05ED3"/>
    <w:rsid w:val="00D20E92"/>
    <w:rsid w:val="00D271C8"/>
    <w:rsid w:val="00D40CB2"/>
    <w:rsid w:val="00D434CA"/>
    <w:rsid w:val="00D52BCD"/>
    <w:rsid w:val="00D608EC"/>
    <w:rsid w:val="00D81315"/>
    <w:rsid w:val="00D81A3C"/>
    <w:rsid w:val="00D9215C"/>
    <w:rsid w:val="00D945E0"/>
    <w:rsid w:val="00D95BDA"/>
    <w:rsid w:val="00DB41F4"/>
    <w:rsid w:val="00DE6146"/>
    <w:rsid w:val="00DF1A89"/>
    <w:rsid w:val="00E05271"/>
    <w:rsid w:val="00E231C6"/>
    <w:rsid w:val="00E317B9"/>
    <w:rsid w:val="00E34593"/>
    <w:rsid w:val="00E35C2E"/>
    <w:rsid w:val="00E4032D"/>
    <w:rsid w:val="00E43F52"/>
    <w:rsid w:val="00E5306B"/>
    <w:rsid w:val="00E53D0E"/>
    <w:rsid w:val="00E70002"/>
    <w:rsid w:val="00E72011"/>
    <w:rsid w:val="00E7609C"/>
    <w:rsid w:val="00EA10A5"/>
    <w:rsid w:val="00EC2E74"/>
    <w:rsid w:val="00EC5DDA"/>
    <w:rsid w:val="00EC6F63"/>
    <w:rsid w:val="00ED2B34"/>
    <w:rsid w:val="00ED63D4"/>
    <w:rsid w:val="00EF049E"/>
    <w:rsid w:val="00EF61A8"/>
    <w:rsid w:val="00F004F7"/>
    <w:rsid w:val="00F03ADC"/>
    <w:rsid w:val="00F03F5B"/>
    <w:rsid w:val="00F05F21"/>
    <w:rsid w:val="00F218EB"/>
    <w:rsid w:val="00F276A7"/>
    <w:rsid w:val="00F54188"/>
    <w:rsid w:val="00F56855"/>
    <w:rsid w:val="00F73F26"/>
    <w:rsid w:val="00F843F2"/>
    <w:rsid w:val="00F87295"/>
    <w:rsid w:val="00F872CF"/>
    <w:rsid w:val="00FC2D8F"/>
    <w:rsid w:val="00FD12AC"/>
    <w:rsid w:val="00FD174D"/>
    <w:rsid w:val="00FE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62025"/>
    <w:pPr>
      <w:spacing w:before="100" w:beforeAutospacing="1" w:after="100" w:afterAutospacing="1"/>
    </w:pPr>
    <w:rPr>
      <w:lang w:eastAsia="ru-RU"/>
    </w:rPr>
  </w:style>
  <w:style w:type="table" w:styleId="TableGrid">
    <w:name w:val="Table Grid"/>
    <w:basedOn w:val="TableNormal"/>
    <w:uiPriority w:val="99"/>
    <w:locked/>
    <w:rsid w:val="00F8729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1029</TotalTime>
  <Pages>3</Pages>
  <Words>635</Words>
  <Characters>3623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84</cp:revision>
  <cp:lastPrinted>2018-01-26T11:44:00Z</cp:lastPrinted>
  <dcterms:created xsi:type="dcterms:W3CDTF">2016-12-14T07:30:00Z</dcterms:created>
  <dcterms:modified xsi:type="dcterms:W3CDTF">2021-03-20T07:59:00Z</dcterms:modified>
</cp:coreProperties>
</file>